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F14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CLOPTON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4F14FA" w:rsidRDefault="004F14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14FA" w:rsidRDefault="004F14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14FA" w:rsidRDefault="004F14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William Clopton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Kentwell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d.1446)(</w:t>
      </w:r>
      <w:proofErr w:type="gramEnd"/>
      <w:r>
        <w:rPr>
          <w:rFonts w:ascii="Times New Roman" w:hAnsi="Times New Roman" w:cs="Times New Roman"/>
          <w:sz w:val="24"/>
          <w:szCs w:val="24"/>
        </w:rPr>
        <w:t>q.v.), and his second wife, Margery</w:t>
      </w:r>
    </w:p>
    <w:p w:rsidR="004F14FA" w:rsidRDefault="004F14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Francis(q.v.).  (I.G.I.)</w:t>
      </w:r>
    </w:p>
    <w:p w:rsidR="004F14FA" w:rsidRDefault="004F14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14FA" w:rsidRDefault="004F14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14FA" w:rsidRPr="004F14FA" w:rsidRDefault="004F14F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November 2015</w:t>
      </w:r>
      <w:bookmarkStart w:id="0" w:name="_GoBack"/>
      <w:bookmarkEnd w:id="0"/>
    </w:p>
    <w:sectPr w:rsidR="004F14FA" w:rsidRPr="004F14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4FA" w:rsidRDefault="004F14FA" w:rsidP="00564E3C">
      <w:pPr>
        <w:spacing w:after="0" w:line="240" w:lineRule="auto"/>
      </w:pPr>
      <w:r>
        <w:separator/>
      </w:r>
    </w:p>
  </w:endnote>
  <w:endnote w:type="continuationSeparator" w:id="0">
    <w:p w:rsidR="004F14FA" w:rsidRDefault="004F14F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F14FA">
      <w:rPr>
        <w:rFonts w:ascii="Times New Roman" w:hAnsi="Times New Roman" w:cs="Times New Roman"/>
        <w:noProof/>
        <w:sz w:val="24"/>
        <w:szCs w:val="24"/>
      </w:rPr>
      <w:t>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4FA" w:rsidRDefault="004F14FA" w:rsidP="00564E3C">
      <w:pPr>
        <w:spacing w:after="0" w:line="240" w:lineRule="auto"/>
      </w:pPr>
      <w:r>
        <w:separator/>
      </w:r>
    </w:p>
  </w:footnote>
  <w:footnote w:type="continuationSeparator" w:id="0">
    <w:p w:rsidR="004F14FA" w:rsidRDefault="004F14F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FA"/>
    <w:rsid w:val="00372DC6"/>
    <w:rsid w:val="004F14F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BB1F9"/>
  <w15:chartTrackingRefBased/>
  <w15:docId w15:val="{0B9E1465-706B-495C-90C1-80A33E032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2015-11-09T16:36:00Z</dcterms:created>
  <dcterms:modified xsi:type="dcterms:W3CDTF">2015-11-09T16:38:00Z</dcterms:modified>
</cp:coreProperties>
</file>